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81A4" w14:textId="77777777" w:rsidR="00950F23" w:rsidRDefault="00950F23" w:rsidP="00950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Laurence KNYGHT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fl.1435)</w:t>
      </w:r>
    </w:p>
    <w:p w14:paraId="27BC1A8A" w14:textId="77777777" w:rsidR="00950F23" w:rsidRDefault="00950F23" w:rsidP="00950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.</w:t>
      </w:r>
    </w:p>
    <w:p w14:paraId="7652EF2E" w14:textId="77777777" w:rsidR="00950F23" w:rsidRDefault="00950F23" w:rsidP="00950F23">
      <w:pPr>
        <w:pStyle w:val="NoSpacing"/>
        <w:rPr>
          <w:rFonts w:cs="Times New Roman"/>
          <w:szCs w:val="24"/>
        </w:rPr>
      </w:pPr>
    </w:p>
    <w:p w14:paraId="66AEA9C0" w14:textId="77777777" w:rsidR="00950F23" w:rsidRDefault="00950F23" w:rsidP="00950F23">
      <w:pPr>
        <w:pStyle w:val="NoSpacing"/>
        <w:rPr>
          <w:rFonts w:cs="Times New Roman"/>
          <w:szCs w:val="24"/>
        </w:rPr>
      </w:pPr>
    </w:p>
    <w:p w14:paraId="55B31645" w14:textId="77777777" w:rsidR="00950F23" w:rsidRDefault="00950F23" w:rsidP="00950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Dec.1435</w:t>
      </w:r>
      <w:r>
        <w:rPr>
          <w:rFonts w:cs="Times New Roman"/>
          <w:szCs w:val="24"/>
        </w:rPr>
        <w:tab/>
        <w:t xml:space="preserve">Gift of his goods and chattels to Richard </w:t>
      </w:r>
      <w:proofErr w:type="spellStart"/>
      <w:r>
        <w:rPr>
          <w:rFonts w:cs="Times New Roman"/>
          <w:szCs w:val="24"/>
        </w:rPr>
        <w:t>Pynchebek</w:t>
      </w:r>
      <w:proofErr w:type="spellEnd"/>
      <w:r>
        <w:rPr>
          <w:rFonts w:cs="Times New Roman"/>
          <w:szCs w:val="24"/>
        </w:rPr>
        <w:t xml:space="preserve"> of London, </w:t>
      </w:r>
    </w:p>
    <w:p w14:paraId="526A4801" w14:textId="77777777" w:rsidR="00950F23" w:rsidRDefault="00950F23" w:rsidP="00950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upholdster</w:t>
      </w:r>
      <w:proofErr w:type="spellEnd"/>
      <w:r>
        <w:rPr>
          <w:rFonts w:cs="Times New Roman"/>
          <w:szCs w:val="24"/>
        </w:rPr>
        <w:t>(q.v.).</w:t>
      </w:r>
    </w:p>
    <w:p w14:paraId="525940A1" w14:textId="77777777" w:rsidR="00950F23" w:rsidRDefault="00950F23" w:rsidP="00950F23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13-1437</w:t>
      </w:r>
      <w:r w:rsidRPr="00D02259">
        <w:rPr>
          <w:rFonts w:cs="Times New Roman"/>
          <w:szCs w:val="24"/>
        </w:rPr>
        <w:t xml:space="preserve">”, edited by </w:t>
      </w:r>
      <w:proofErr w:type="spellStart"/>
      <w:r>
        <w:rPr>
          <w:rFonts w:cs="Times New Roman"/>
          <w:szCs w:val="24"/>
        </w:rPr>
        <w:t>A.</w:t>
      </w:r>
      <w:proofErr w:type="gramStart"/>
      <w:r>
        <w:rPr>
          <w:rFonts w:cs="Times New Roman"/>
          <w:szCs w:val="24"/>
        </w:rPr>
        <w:t>H.Thomas</w:t>
      </w:r>
      <w:proofErr w:type="spellEnd"/>
      <w:proofErr w:type="gramEnd"/>
      <w:r>
        <w:rPr>
          <w:rFonts w:cs="Times New Roman"/>
          <w:szCs w:val="24"/>
        </w:rPr>
        <w:t xml:space="preserve">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43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289)</w:t>
      </w:r>
    </w:p>
    <w:p w14:paraId="45113A67" w14:textId="77777777" w:rsidR="00950F23" w:rsidRDefault="00950F23" w:rsidP="00950F23">
      <w:pPr>
        <w:pStyle w:val="NoSpacing"/>
        <w:rPr>
          <w:rFonts w:cs="Times New Roman"/>
          <w:szCs w:val="24"/>
        </w:rPr>
      </w:pPr>
    </w:p>
    <w:p w14:paraId="40FA5A0F" w14:textId="77777777" w:rsidR="00950F23" w:rsidRDefault="00950F23" w:rsidP="00950F23">
      <w:pPr>
        <w:pStyle w:val="NoSpacing"/>
        <w:rPr>
          <w:rFonts w:cs="Times New Roman"/>
          <w:szCs w:val="24"/>
        </w:rPr>
      </w:pPr>
    </w:p>
    <w:p w14:paraId="5F5DC6B7" w14:textId="77777777" w:rsidR="00950F23" w:rsidRDefault="00950F23" w:rsidP="00950F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November 2022</w:t>
      </w:r>
    </w:p>
    <w:p w14:paraId="0E185D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4CE3A" w14:textId="77777777" w:rsidR="00950F23" w:rsidRDefault="00950F23" w:rsidP="009139A6">
      <w:r>
        <w:separator/>
      </w:r>
    </w:p>
  </w:endnote>
  <w:endnote w:type="continuationSeparator" w:id="0">
    <w:p w14:paraId="0ACEDC86" w14:textId="77777777" w:rsidR="00950F23" w:rsidRDefault="00950F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B5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6C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0B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6B5B0" w14:textId="77777777" w:rsidR="00950F23" w:rsidRDefault="00950F23" w:rsidP="009139A6">
      <w:r>
        <w:separator/>
      </w:r>
    </w:p>
  </w:footnote>
  <w:footnote w:type="continuationSeparator" w:id="0">
    <w:p w14:paraId="54E3EA1F" w14:textId="77777777" w:rsidR="00950F23" w:rsidRDefault="00950F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25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B5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FE4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F23"/>
    <w:rsid w:val="000666E0"/>
    <w:rsid w:val="002510B7"/>
    <w:rsid w:val="005C130B"/>
    <w:rsid w:val="00826F5C"/>
    <w:rsid w:val="009139A6"/>
    <w:rsid w:val="009448BB"/>
    <w:rsid w:val="00947624"/>
    <w:rsid w:val="00950F23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6CF27"/>
  <w15:chartTrackingRefBased/>
  <w15:docId w15:val="{368B6055-0869-4760-9320-0C8473FF5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2022-11-10T12:26:00Z</dcterms:created>
  <dcterms:modified xsi:type="dcterms:W3CDTF">2022-11-10T12:26:00Z</dcterms:modified>
</cp:coreProperties>
</file>